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北京市大兴区黄村镇市民活动中心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——中心工作宣传片制作项目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项目申报单位（科室）：黄村镇市民活动中心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中心工作宣传片制作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市民活动中心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刘冠林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18600005854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文化体育与传媒支出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其他政府购买服务类项目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2070199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及时总结工作经验，形成系统性、完整的影像资料，便于展开中心工作的宣传、推广、介绍等工作，推动中心工作的开展。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主要内容：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主要包括脚本编辑、影像资料拍摄、剪辑及后期处理等工作。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绩效目标：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按照领导要求，形成资料详实、拍摄专业、具有较高艺术性的宣传片。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125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单位：市民活动中心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宣传片制作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  <w:bookmarkStart w:id="0" w:name="_GoBack"/>
            <w:bookmarkEnd w:id="0"/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6838" w:h="11906" w:orient="landscape"/>
      <w:pgMar w:top="1803" w:right="1440" w:bottom="1533" w:left="1125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6A47871"/>
    <w:rsid w:val="06E655EE"/>
    <w:rsid w:val="0A5D4D63"/>
    <w:rsid w:val="0CBB61F2"/>
    <w:rsid w:val="0D2674F2"/>
    <w:rsid w:val="0EB445D7"/>
    <w:rsid w:val="13E214AD"/>
    <w:rsid w:val="13E620B2"/>
    <w:rsid w:val="13F73D10"/>
    <w:rsid w:val="147A4E10"/>
    <w:rsid w:val="15297246"/>
    <w:rsid w:val="15A62093"/>
    <w:rsid w:val="16204097"/>
    <w:rsid w:val="16321C77"/>
    <w:rsid w:val="17452D25"/>
    <w:rsid w:val="17EC7D4E"/>
    <w:rsid w:val="18B24996"/>
    <w:rsid w:val="1A826A8E"/>
    <w:rsid w:val="1B5323B0"/>
    <w:rsid w:val="1C3F2267"/>
    <w:rsid w:val="1D834DDD"/>
    <w:rsid w:val="1E841110"/>
    <w:rsid w:val="1FA24E77"/>
    <w:rsid w:val="202227D6"/>
    <w:rsid w:val="21FB0B79"/>
    <w:rsid w:val="23011F7A"/>
    <w:rsid w:val="25EE16C9"/>
    <w:rsid w:val="29485BC7"/>
    <w:rsid w:val="29817026"/>
    <w:rsid w:val="2C31308C"/>
    <w:rsid w:val="2D061DEB"/>
    <w:rsid w:val="2F471EE1"/>
    <w:rsid w:val="308113CB"/>
    <w:rsid w:val="32C259B5"/>
    <w:rsid w:val="343B1C95"/>
    <w:rsid w:val="349B0F5D"/>
    <w:rsid w:val="34B53ED7"/>
    <w:rsid w:val="35B20725"/>
    <w:rsid w:val="38313D86"/>
    <w:rsid w:val="3A107FD3"/>
    <w:rsid w:val="414D7732"/>
    <w:rsid w:val="41C0096A"/>
    <w:rsid w:val="42BB4372"/>
    <w:rsid w:val="42EC5ED9"/>
    <w:rsid w:val="4C5400E4"/>
    <w:rsid w:val="4EB002A9"/>
    <w:rsid w:val="4F815F87"/>
    <w:rsid w:val="54A4784E"/>
    <w:rsid w:val="584432DE"/>
    <w:rsid w:val="59467262"/>
    <w:rsid w:val="5D2D376B"/>
    <w:rsid w:val="5F3673C4"/>
    <w:rsid w:val="61725956"/>
    <w:rsid w:val="63091EF8"/>
    <w:rsid w:val="64196C03"/>
    <w:rsid w:val="643637FE"/>
    <w:rsid w:val="651C2939"/>
    <w:rsid w:val="66441755"/>
    <w:rsid w:val="68B74A5D"/>
    <w:rsid w:val="69696A7E"/>
    <w:rsid w:val="6AFC0F74"/>
    <w:rsid w:val="6D496A5A"/>
    <w:rsid w:val="6D535020"/>
    <w:rsid w:val="706D59AB"/>
    <w:rsid w:val="752D7B49"/>
    <w:rsid w:val="76466098"/>
    <w:rsid w:val="76F73CBD"/>
    <w:rsid w:val="777A0A13"/>
    <w:rsid w:val="78761BB0"/>
    <w:rsid w:val="78BD4522"/>
    <w:rsid w:val="790E68AB"/>
    <w:rsid w:val="792D65C2"/>
    <w:rsid w:val="7C8D7F4E"/>
    <w:rsid w:val="7EF66C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2018-09-27T09:53:00Z</cp:lastPrinted>
  <dcterms:modified xsi:type="dcterms:W3CDTF">2024-09-14T03:57:19Z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